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B534A8">
        <w:rPr>
          <w:rFonts w:hint="eastAsia"/>
          <w:b/>
          <w:i/>
          <w:noProof/>
          <w:sz w:val="28"/>
          <w:lang w:eastAsia="zh-CN"/>
        </w:rPr>
        <w:t>3758</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534A8">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3527F0" w:rsidP="003527F0">
            <w:pPr>
              <w:pStyle w:val="CRCoverPage"/>
              <w:spacing w:after="0"/>
              <w:rPr>
                <w:b/>
                <w:noProof/>
                <w:sz w:val="28"/>
              </w:rPr>
            </w:pPr>
            <w:r w:rsidRPr="003527F0">
              <w:rPr>
                <w:rFonts w:hint="eastAsia"/>
                <w:b/>
                <w:noProof/>
                <w:sz w:val="28"/>
              </w:rPr>
              <w:t>8.34.0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67E7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667E7D">
              <w:rPr>
                <w:rFonts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066210" w:rsidRPr="00B81036" w:rsidRDefault="00066210" w:rsidP="00066210">
      <w:pPr>
        <w:pStyle w:val="4"/>
      </w:pPr>
      <w:bookmarkStart w:id="2" w:name="_Toc445991204"/>
      <w:r w:rsidRPr="00B81036">
        <w:t>5.2.7.3</w:t>
      </w:r>
      <w:r w:rsidRPr="00B81036">
        <w:tab/>
        <w:t>UE-terminating case</w:t>
      </w:r>
      <w:bookmarkEnd w:id="2"/>
    </w:p>
    <w:p w:rsidR="00066210" w:rsidRPr="00B81036" w:rsidRDefault="00066210" w:rsidP="00066210">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066210" w:rsidRPr="00B81036" w:rsidRDefault="00066210" w:rsidP="00066210">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066210" w:rsidRPr="00B81036" w:rsidRDefault="00066210" w:rsidP="00066210">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066210" w:rsidRPr="00B81036" w:rsidRDefault="00066210" w:rsidP="00066210">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2:59: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del w:id="4" w:author="Song Yue" w:date="2016-07-27T18:42:00Z">
        <w:r w:rsidRPr="00B81036" w:rsidDel="00B534A8">
          <w:delText xml:space="preserve">Typically, this first response is a 180 (Ringing) or 200 (OK) response if the </w:delText>
        </w:r>
        <w:r w:rsidRPr="00B81036" w:rsidDel="00B534A8">
          <w:rPr>
            <w:lang w:eastAsia="ja-JP"/>
          </w:rPr>
          <w:delText>remote</w:delText>
        </w:r>
        <w:r w:rsidRPr="00B81036" w:rsidDel="00B534A8">
          <w:delText xml:space="preserve"> UA supports the </w:delText>
        </w:r>
        <w:r w:rsidRPr="00B81036" w:rsidDel="00B534A8">
          <w:rPr>
            <w:snapToGrid w:val="0"/>
          </w:rPr>
          <w:delText>"integration of resource management in SIP" extension</w:delText>
        </w:r>
        <w:r w:rsidRPr="00B81036" w:rsidDel="00B534A8">
          <w:delText xml:space="preserve">, or </w:delText>
        </w:r>
        <w:r w:rsidRPr="00B81036" w:rsidDel="00B534A8">
          <w:rPr>
            <w:lang w:eastAsia="ja-JP"/>
          </w:rPr>
          <w:delText>a re-</w:delText>
        </w:r>
        <w:r w:rsidRPr="00B81036" w:rsidDel="00B534A8">
          <w:delText xml:space="preserve">INVITE request if the </w:delText>
        </w:r>
        <w:r w:rsidRPr="00B81036" w:rsidDel="00B534A8">
          <w:rPr>
            <w:lang w:eastAsia="ja-JP"/>
          </w:rPr>
          <w:delText>remote</w:delText>
        </w:r>
        <w:r w:rsidRPr="00B81036" w:rsidDel="00B534A8">
          <w:delText xml:space="preserve"> UA does not support the </w:delText>
        </w:r>
        <w:r w:rsidRPr="00B81036" w:rsidDel="00B534A8">
          <w:rPr>
            <w:snapToGrid w:val="0"/>
          </w:rPr>
          <w:delText>"integration of resource management in SIP" extension</w:delText>
        </w:r>
        <w:r w:rsidRPr="00B81036" w:rsidDel="00B534A8">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066210" w:rsidRDefault="00066210" w:rsidP="00066210">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066210" w:rsidRPr="00B81036" w:rsidRDefault="00066210" w:rsidP="00066210">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A22117" w:rsidRPr="00066210" w:rsidRDefault="00A22117" w:rsidP="005D3F51">
      <w:pPr>
        <w:jc w:val="center"/>
        <w:rPr>
          <w:noProof/>
          <w:lang w:eastAsia="zh-CN"/>
        </w:rPr>
      </w:pPr>
    </w:p>
    <w:sectPr w:rsidR="00A22117" w:rsidRPr="00066210"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EE3" w:rsidRDefault="00BF6EE3">
      <w:r>
        <w:separator/>
      </w:r>
    </w:p>
  </w:endnote>
  <w:endnote w:type="continuationSeparator" w:id="0">
    <w:p w:rsidR="00BF6EE3" w:rsidRDefault="00BF6E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EE3" w:rsidRDefault="00BF6EE3">
      <w:r>
        <w:separator/>
      </w:r>
    </w:p>
  </w:footnote>
  <w:footnote w:type="continuationSeparator" w:id="0">
    <w:p w:rsidR="00BF6EE3" w:rsidRDefault="00BF6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92C46"/>
    <w:rsid w:val="00192FD0"/>
    <w:rsid w:val="001961F9"/>
    <w:rsid w:val="001A7B60"/>
    <w:rsid w:val="001B5BB6"/>
    <w:rsid w:val="001B7A65"/>
    <w:rsid w:val="001D6F83"/>
    <w:rsid w:val="001E1BD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5DDF"/>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C7A12"/>
    <w:rsid w:val="00AD1CD8"/>
    <w:rsid w:val="00AD2D94"/>
    <w:rsid w:val="00AE5278"/>
    <w:rsid w:val="00AF7BBC"/>
    <w:rsid w:val="00B06A25"/>
    <w:rsid w:val="00B159E2"/>
    <w:rsid w:val="00B258BB"/>
    <w:rsid w:val="00B4512D"/>
    <w:rsid w:val="00B534A8"/>
    <w:rsid w:val="00B624A9"/>
    <w:rsid w:val="00B64AA6"/>
    <w:rsid w:val="00B67B97"/>
    <w:rsid w:val="00B77D50"/>
    <w:rsid w:val="00B844F8"/>
    <w:rsid w:val="00B968C8"/>
    <w:rsid w:val="00BA3EC5"/>
    <w:rsid w:val="00BA512E"/>
    <w:rsid w:val="00BB1E0D"/>
    <w:rsid w:val="00BB4A61"/>
    <w:rsid w:val="00BB5DFC"/>
    <w:rsid w:val="00BC12FB"/>
    <w:rsid w:val="00BD279D"/>
    <w:rsid w:val="00BD6BB8"/>
    <w:rsid w:val="00BE703C"/>
    <w:rsid w:val="00BF6EE3"/>
    <w:rsid w:val="00C0739D"/>
    <w:rsid w:val="00C3139D"/>
    <w:rsid w:val="00C36FA4"/>
    <w:rsid w:val="00C444A9"/>
    <w:rsid w:val="00C47474"/>
    <w:rsid w:val="00C7390B"/>
    <w:rsid w:val="00C73B8A"/>
    <w:rsid w:val="00C75B73"/>
    <w:rsid w:val="00C77BEB"/>
    <w:rsid w:val="00C8303B"/>
    <w:rsid w:val="00C91F19"/>
    <w:rsid w:val="00C95985"/>
    <w:rsid w:val="00CA1ED0"/>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B0BED-B892-4E86-94DB-E943864C1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48</cp:revision>
  <cp:lastPrinted>1601-01-01T00:00:00Z</cp:lastPrinted>
  <dcterms:created xsi:type="dcterms:W3CDTF">2016-04-14T13:28:00Z</dcterms:created>
  <dcterms:modified xsi:type="dcterms:W3CDTF">2016-07-27T10:42:00Z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